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038" w:rsidRDefault="00BB2038" w:rsidP="00BB2038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CHOWNE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(fl.1435)</w:t>
      </w:r>
    </w:p>
    <w:p w:rsidR="00BB2038" w:rsidRDefault="00BB2038" w:rsidP="00BB2038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BB2038" w:rsidRDefault="00BB2038" w:rsidP="00BB2038">
      <w:pPr>
        <w:pStyle w:val="Body"/>
        <w:rPr>
          <w:rFonts w:ascii="Times New Roman" w:hAnsi="Times New Roman"/>
          <w:sz w:val="24"/>
          <w:szCs w:val="24"/>
        </w:rPr>
      </w:pPr>
    </w:p>
    <w:p w:rsidR="00BB2038" w:rsidRDefault="00BB2038" w:rsidP="00BB2038">
      <w:pPr>
        <w:pStyle w:val="Body"/>
        <w:rPr>
          <w:rFonts w:ascii="Times New Roman" w:hAnsi="Times New Roman"/>
          <w:sz w:val="24"/>
          <w:szCs w:val="24"/>
        </w:rPr>
      </w:pPr>
    </w:p>
    <w:p w:rsidR="00BB2038" w:rsidRDefault="00BB2038" w:rsidP="00BB203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BB2038" w:rsidRDefault="00BB2038" w:rsidP="00BB203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BB2038" w:rsidRDefault="00BB2038" w:rsidP="00BB203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B2038" w:rsidRDefault="00BB2038" w:rsidP="00BB203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B2038" w:rsidRDefault="00BB2038" w:rsidP="00BB2038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BB20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038" w:rsidRDefault="00BB2038" w:rsidP="00E71FC3">
      <w:pPr>
        <w:spacing w:after="0" w:line="240" w:lineRule="auto"/>
      </w:pPr>
      <w:r>
        <w:separator/>
      </w:r>
    </w:p>
  </w:endnote>
  <w:endnote w:type="continuationSeparator" w:id="0">
    <w:p w:rsidR="00BB2038" w:rsidRDefault="00BB20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038" w:rsidRDefault="00BB2038" w:rsidP="00E71FC3">
      <w:pPr>
        <w:spacing w:after="0" w:line="240" w:lineRule="auto"/>
      </w:pPr>
      <w:r>
        <w:separator/>
      </w:r>
    </w:p>
  </w:footnote>
  <w:footnote w:type="continuationSeparator" w:id="0">
    <w:p w:rsidR="00BB2038" w:rsidRDefault="00BB20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038"/>
    <w:rsid w:val="001A7C09"/>
    <w:rsid w:val="00733BE7"/>
    <w:rsid w:val="00AB52E8"/>
    <w:rsid w:val="00B16D3F"/>
    <w:rsid w:val="00BB20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CDF04-4A7F-425C-A7C7-3E0D018A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BB20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2017-01-09T15:20:00Z</dcterms:created>
  <dcterms:modified xsi:type="dcterms:W3CDTF">2017-01-09T15:21:00Z</dcterms:modified>
</cp:coreProperties>
</file>